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CF7F5" w14:textId="77777777" w:rsidR="008F433E" w:rsidRDefault="008F433E" w:rsidP="008F433E">
      <w:pPr>
        <w:pStyle w:val="NoSpacing"/>
        <w:jc w:val="both"/>
      </w:pPr>
      <w:r>
        <w:rPr>
          <w:u w:val="single"/>
        </w:rPr>
        <w:t>Brother John CAVE</w:t>
      </w:r>
      <w:r>
        <w:t xml:space="preserve">       (fl.1483)</w:t>
      </w:r>
    </w:p>
    <w:p w14:paraId="71C158E1" w14:textId="77777777" w:rsidR="008F433E" w:rsidRDefault="008F433E" w:rsidP="008F433E">
      <w:pPr>
        <w:pStyle w:val="NoSpacing"/>
        <w:jc w:val="both"/>
      </w:pPr>
    </w:p>
    <w:p w14:paraId="217B98A4" w14:textId="77777777" w:rsidR="008F433E" w:rsidRDefault="008F433E" w:rsidP="008F433E">
      <w:pPr>
        <w:pStyle w:val="NoSpacing"/>
        <w:jc w:val="both"/>
      </w:pPr>
    </w:p>
    <w:p w14:paraId="1D9B8A72" w14:textId="77777777" w:rsidR="008F433E" w:rsidRDefault="008F433E" w:rsidP="008F433E">
      <w:pPr>
        <w:pStyle w:val="NoSpacing"/>
        <w:jc w:val="both"/>
      </w:pPr>
      <w:r>
        <w:t xml:space="preserve">  3 Apr.1455</w:t>
      </w:r>
      <w:r>
        <w:tab/>
        <w:t xml:space="preserve">He was ordained </w:t>
      </w:r>
      <w:proofErr w:type="spellStart"/>
      <w:r>
        <w:t>subdeacon</w:t>
      </w:r>
      <w:proofErr w:type="spellEnd"/>
      <w:r>
        <w:t>.</w:t>
      </w:r>
    </w:p>
    <w:p w14:paraId="731AFA19" w14:textId="77777777" w:rsidR="008F433E" w:rsidRDefault="008F433E" w:rsidP="008F433E">
      <w:pPr>
        <w:pStyle w:val="NoSpacing"/>
      </w:pPr>
      <w:r>
        <w:tab/>
      </w:r>
      <w:r>
        <w:tab/>
        <w:t>(“The Register of Thomas Rotherham, Archbishop of York 1480-1500</w:t>
      </w:r>
    </w:p>
    <w:p w14:paraId="6CF9843F" w14:textId="77777777" w:rsidR="008F433E" w:rsidRDefault="008F433E" w:rsidP="008F433E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p.33)</w:t>
      </w:r>
    </w:p>
    <w:p w14:paraId="3B5345C5" w14:textId="77777777" w:rsidR="008F433E" w:rsidRDefault="008F433E" w:rsidP="008F433E">
      <w:pPr>
        <w:pStyle w:val="NoSpacing"/>
        <w:jc w:val="both"/>
      </w:pPr>
      <w:r>
        <w:t>31 May</w:t>
      </w:r>
      <w:r>
        <w:tab/>
        <w:t>He was ordained deacon.  (ibid.)</w:t>
      </w:r>
    </w:p>
    <w:p w14:paraId="04A86B2A" w14:textId="77777777" w:rsidR="008F433E" w:rsidRDefault="008F433E" w:rsidP="008F433E">
      <w:pPr>
        <w:pStyle w:val="NoSpacing"/>
        <w:jc w:val="both"/>
      </w:pPr>
      <w:r>
        <w:t>20 Sep.</w:t>
      </w:r>
      <w:r>
        <w:tab/>
        <w:t>He was ordained priest.   (ibid.)</w:t>
      </w:r>
    </w:p>
    <w:p w14:paraId="4C23E081" w14:textId="77777777" w:rsidR="008F433E" w:rsidRDefault="008F433E" w:rsidP="008F433E">
      <w:pPr>
        <w:pStyle w:val="NoSpacing"/>
        <w:jc w:val="both"/>
      </w:pPr>
      <w:r>
        <w:t xml:space="preserve">  3 Jun.1483</w:t>
      </w:r>
      <w:r>
        <w:tab/>
        <w:t>He had letters testimonial confirming the above ordinations.  (ibid.)</w:t>
      </w:r>
    </w:p>
    <w:p w14:paraId="1768A230" w14:textId="77777777" w:rsidR="008F433E" w:rsidRDefault="008F433E" w:rsidP="008F433E">
      <w:pPr>
        <w:pStyle w:val="NoSpacing"/>
        <w:jc w:val="both"/>
      </w:pPr>
    </w:p>
    <w:p w14:paraId="2422BF71" w14:textId="77777777" w:rsidR="008F433E" w:rsidRDefault="008F433E" w:rsidP="008F433E">
      <w:pPr>
        <w:pStyle w:val="NoSpacing"/>
        <w:jc w:val="both"/>
      </w:pPr>
    </w:p>
    <w:p w14:paraId="641707C6" w14:textId="77777777" w:rsidR="008F433E" w:rsidRDefault="008F433E" w:rsidP="008F433E">
      <w:pPr>
        <w:pStyle w:val="NoSpacing"/>
        <w:jc w:val="both"/>
      </w:pPr>
      <w:r>
        <w:t>7 July 2019</w:t>
      </w:r>
    </w:p>
    <w:p w14:paraId="5E11FBA2" w14:textId="77777777" w:rsidR="006B2F86" w:rsidRPr="00E71FC3" w:rsidRDefault="008F43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98181" w14:textId="77777777" w:rsidR="008F433E" w:rsidRDefault="008F433E" w:rsidP="00E71FC3">
      <w:pPr>
        <w:spacing w:after="0" w:line="240" w:lineRule="auto"/>
      </w:pPr>
      <w:r>
        <w:separator/>
      </w:r>
    </w:p>
  </w:endnote>
  <w:endnote w:type="continuationSeparator" w:id="0">
    <w:p w14:paraId="3FB538EF" w14:textId="77777777" w:rsidR="008F433E" w:rsidRDefault="008F43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80E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F5B87" w14:textId="77777777" w:rsidR="008F433E" w:rsidRDefault="008F433E" w:rsidP="00E71FC3">
      <w:pPr>
        <w:spacing w:after="0" w:line="240" w:lineRule="auto"/>
      </w:pPr>
      <w:r>
        <w:separator/>
      </w:r>
    </w:p>
  </w:footnote>
  <w:footnote w:type="continuationSeparator" w:id="0">
    <w:p w14:paraId="3B142692" w14:textId="77777777" w:rsidR="008F433E" w:rsidRDefault="008F43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33E"/>
    <w:rsid w:val="001A7C09"/>
    <w:rsid w:val="00577BD5"/>
    <w:rsid w:val="00656CBA"/>
    <w:rsid w:val="006A1F77"/>
    <w:rsid w:val="00733BE7"/>
    <w:rsid w:val="008F433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50103"/>
  <w15:chartTrackingRefBased/>
  <w15:docId w15:val="{1238E199-CDF8-4BA9-80A3-B775E881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2019-07-14T21:01:00Z</dcterms:created>
  <dcterms:modified xsi:type="dcterms:W3CDTF">2019-07-14T21:02:00Z</dcterms:modified>
</cp:coreProperties>
</file>